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3A04C" w14:textId="7F02BD08" w:rsidR="00691B93" w:rsidRDefault="00691B93" w:rsidP="00691B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RADDON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8E94027" w14:textId="77777777" w:rsidR="00691B93" w:rsidRDefault="00691B93" w:rsidP="00691B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374EE905" w14:textId="77777777" w:rsidR="00691B93" w:rsidRDefault="00691B93" w:rsidP="00691B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E2EEB" w14:textId="77777777" w:rsidR="00691B93" w:rsidRDefault="00691B93" w:rsidP="00691B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6ADFDC" w14:textId="472B788C" w:rsidR="00691B93" w:rsidRDefault="00691B93" w:rsidP="00691B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>May1416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</w:rPr>
        <w:t xml:space="preserve"> at Penryn.</w:t>
      </w:r>
    </w:p>
    <w:p w14:paraId="5A1AE9BD" w14:textId="77777777" w:rsidR="00691B93" w:rsidRDefault="00691B93" w:rsidP="00691B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426)</w:t>
      </w:r>
    </w:p>
    <w:p w14:paraId="5585EA60" w14:textId="77777777" w:rsidR="00691B93" w:rsidRDefault="00691B93" w:rsidP="00691B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7D423D" w14:textId="77777777" w:rsidR="00691B93" w:rsidRDefault="00691B93" w:rsidP="00691B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62DE14" w14:textId="77777777" w:rsidR="00691B93" w:rsidRPr="00856147" w:rsidRDefault="00691B93" w:rsidP="00691B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2021</w:t>
      </w:r>
    </w:p>
    <w:p w14:paraId="27B0BB70" w14:textId="00EE566C" w:rsidR="00BA00AB" w:rsidRPr="00691B9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91B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D5CF9" w14:textId="77777777" w:rsidR="00691B93" w:rsidRDefault="00691B93" w:rsidP="009139A6">
      <w:r>
        <w:separator/>
      </w:r>
    </w:p>
  </w:endnote>
  <w:endnote w:type="continuationSeparator" w:id="0">
    <w:p w14:paraId="525651DC" w14:textId="77777777" w:rsidR="00691B93" w:rsidRDefault="00691B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143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15B1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69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37F2B" w14:textId="77777777" w:rsidR="00691B93" w:rsidRDefault="00691B93" w:rsidP="009139A6">
      <w:r>
        <w:separator/>
      </w:r>
    </w:p>
  </w:footnote>
  <w:footnote w:type="continuationSeparator" w:id="0">
    <w:p w14:paraId="56F823A8" w14:textId="77777777" w:rsidR="00691B93" w:rsidRDefault="00691B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FD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C9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C9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B93"/>
    <w:rsid w:val="000666E0"/>
    <w:rsid w:val="002510B7"/>
    <w:rsid w:val="005C130B"/>
    <w:rsid w:val="00691B9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2DD56"/>
  <w15:chartTrackingRefBased/>
  <w15:docId w15:val="{3176EF3D-1D3E-4E84-BC0A-1F977B0E3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2021-04-19T19:33:00Z</dcterms:created>
  <dcterms:modified xsi:type="dcterms:W3CDTF">2021-04-19T19:35:00Z</dcterms:modified>
</cp:coreProperties>
</file>